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AB0822" w:rsidR="006E5D65" w:rsidP="682B9AA2" w:rsidRDefault="00997F14" w14:paraId="4891D569" wp14:textId="555F4416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82B9AA2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Pr="682B9AA2" w:rsidR="00837D8D">
        <w:rPr>
          <w:rFonts w:ascii="Corbel" w:hAnsi="Corbel"/>
          <w:i w:val="1"/>
          <w:iCs w:val="1"/>
        </w:rPr>
        <w:t xml:space="preserve">Załącznik nr 1.5 do Zarządzenia Rektora </w:t>
      </w:r>
      <w:r w:rsidRPr="682B9AA2" w:rsidR="00837D8D">
        <w:rPr>
          <w:rFonts w:ascii="Corbel" w:hAnsi="Corbel"/>
          <w:i w:val="1"/>
          <w:iCs w:val="1"/>
        </w:rPr>
        <w:t>UR  nr</w:t>
      </w:r>
      <w:r w:rsidRPr="682B9AA2" w:rsidR="00837D8D">
        <w:rPr>
          <w:rFonts w:ascii="Corbel" w:hAnsi="Corbel"/>
          <w:i w:val="1"/>
          <w:iCs w:val="1"/>
        </w:rPr>
        <w:t xml:space="preserve"> </w:t>
      </w:r>
      <w:r w:rsidRPr="682B9AA2" w:rsidR="73354CD6">
        <w:rPr>
          <w:rFonts w:ascii="Corbel" w:hAnsi="Corbel"/>
          <w:i w:val="1"/>
          <w:iCs w:val="1"/>
        </w:rPr>
        <w:t>61</w:t>
      </w:r>
      <w:r w:rsidRPr="682B9AA2" w:rsidR="00837D8D">
        <w:rPr>
          <w:rFonts w:ascii="Corbel" w:hAnsi="Corbel"/>
          <w:i w:val="1"/>
          <w:iCs w:val="1"/>
        </w:rPr>
        <w:t>/20</w:t>
      </w:r>
      <w:r w:rsidRPr="682B9AA2" w:rsidR="273E89E2">
        <w:rPr>
          <w:rFonts w:ascii="Corbel" w:hAnsi="Corbel"/>
          <w:i w:val="1"/>
          <w:iCs w:val="1"/>
        </w:rPr>
        <w:t>30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445970" w:rsidP="00867717" w:rsidRDefault="0071620A" w14:paraId="2D02FDCF" wp14:textId="3D5C6C03">
      <w:pPr>
        <w:spacing w:after="0" w:line="240" w:lineRule="exact"/>
        <w:jc w:val="center"/>
        <w:rPr>
          <w:rFonts w:ascii="Corbel" w:hAnsi="Corbel"/>
          <w:smallCaps w:val="1"/>
          <w:sz w:val="24"/>
          <w:szCs w:val="24"/>
        </w:rPr>
      </w:pPr>
      <w:r w:rsidRPr="682B9AA2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682B9AA2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682B9AA2" w:rsidR="007A2E5B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682B9AA2" w:rsidR="04A6D21F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682B9AA2" w:rsidR="007A2E5B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682B9AA2" w:rsidR="232B781D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w:rsidR="682B9AA2" w:rsidP="682B9AA2" w:rsidRDefault="682B9AA2" w14:paraId="3A9E8359" w14:textId="52755CF2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</w:p>
    <w:p xmlns:wp14="http://schemas.microsoft.com/office/word/2010/wordml" w:rsidR="0085747A" w:rsidP="009C54AE" w:rsidRDefault="00E7079C" w14:paraId="4D82CAD2" wp14:textId="04D20087">
      <w:pPr>
        <w:spacing w:after="0" w:line="240" w:lineRule="auto"/>
        <w:rPr>
          <w:rFonts w:ascii="Corbel" w:hAnsi="Corbel"/>
          <w:sz w:val="24"/>
          <w:szCs w:val="24"/>
        </w:rPr>
      </w:pPr>
      <w:r w:rsidRPr="682B9AA2" w:rsidR="00E7079C">
        <w:rPr>
          <w:rFonts w:ascii="Corbel" w:hAnsi="Corbel"/>
          <w:sz w:val="24"/>
          <w:szCs w:val="24"/>
        </w:rPr>
        <w:t xml:space="preserve">                                                               Rok akademicki 202</w:t>
      </w:r>
      <w:r w:rsidRPr="682B9AA2" w:rsidR="41DC868E">
        <w:rPr>
          <w:rFonts w:ascii="Corbel" w:hAnsi="Corbel"/>
          <w:sz w:val="24"/>
          <w:szCs w:val="24"/>
        </w:rPr>
        <w:t>5</w:t>
      </w:r>
      <w:r w:rsidRPr="682B9AA2" w:rsidR="00E7079C">
        <w:rPr>
          <w:rFonts w:ascii="Corbel" w:hAnsi="Corbel"/>
          <w:sz w:val="24"/>
          <w:szCs w:val="24"/>
        </w:rPr>
        <w:t>/202</w:t>
      </w:r>
      <w:r w:rsidRPr="682B9AA2" w:rsidR="6B72796C">
        <w:rPr>
          <w:rFonts w:ascii="Corbel" w:hAnsi="Corbel"/>
          <w:sz w:val="24"/>
          <w:szCs w:val="24"/>
        </w:rPr>
        <w:t>6</w:t>
      </w:r>
    </w:p>
    <w:p xmlns:wp14="http://schemas.microsoft.com/office/word/2010/wordml" w:rsidRPr="009C54AE" w:rsidR="00AB0822" w:rsidP="009C54AE" w:rsidRDefault="00AB0822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3F029495" w14:paraId="339B797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35114C" w:rsidR="0085747A" w:rsidP="009C54AE" w:rsidRDefault="00867717" w14:paraId="3B80FBB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xmlns:wp14="http://schemas.microsoft.com/office/word/2010/wordml" w:rsidRPr="009C54AE" w:rsidR="0085747A" w:rsidTr="3F029495" w14:paraId="4CA2915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3F029495" w14:paraId="5C0172EC" wp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682B9AA2" w:rsidRDefault="00A02861" w14:paraId="7E3E3000" wp14:textId="23DA8694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82B9AA2" w:rsidR="7F7C2A26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xmlns:wp14="http://schemas.microsoft.com/office/word/2010/wordml" w:rsidRPr="009C54AE" w:rsidR="0085747A" w:rsidTr="3F029495" w14:paraId="4F5B34C4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3F029495" w:rsidRDefault="009E5434" w14:paraId="55DD80A1" wp14:textId="0ED37C9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F029495" w:rsidR="4F72F3C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Collegium </w:t>
            </w:r>
            <w:r w:rsidRPr="3F029495" w:rsidR="4F72F3CB">
              <w:rPr>
                <w:rFonts w:ascii="Corbel" w:hAnsi="Corbel"/>
                <w:b w:val="0"/>
                <w:bCs w:val="0"/>
                <w:sz w:val="24"/>
                <w:szCs w:val="24"/>
              </w:rPr>
              <w:t>Medicum,</w:t>
            </w:r>
            <w:r w:rsidRPr="3F029495" w:rsidR="1DEC6D19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3F029495" w:rsidR="4F72F3CB">
              <w:rPr>
                <w:rFonts w:ascii="Corbel" w:hAnsi="Corbel"/>
                <w:b w:val="0"/>
                <w:bCs w:val="0"/>
                <w:sz w:val="24"/>
                <w:szCs w:val="24"/>
              </w:rPr>
              <w:t>Wydział</w:t>
            </w:r>
            <w:r w:rsidRPr="3F029495" w:rsidR="4F72F3C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Nauk </w:t>
            </w:r>
            <w:r w:rsidRPr="3F029495" w:rsidR="54751CBD">
              <w:rPr>
                <w:rFonts w:ascii="Corbel" w:hAnsi="Corbel"/>
                <w:b w:val="0"/>
                <w:bCs w:val="0"/>
                <w:sz w:val="24"/>
                <w:szCs w:val="24"/>
              </w:rPr>
              <w:t>o Kulturze Fizycznej, Studium Wychowania Fizycznego i Rekreacji</w:t>
            </w:r>
          </w:p>
        </w:tc>
      </w:tr>
      <w:tr xmlns:wp14="http://schemas.microsoft.com/office/word/2010/wordml" w:rsidRPr="009C54AE" w:rsidR="0085747A" w:rsidTr="3F029495" w14:paraId="63AED1F3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745F8E" w:rsidRDefault="0009156D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85747A" w:rsidTr="3F029495" w14:paraId="4BA63E6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CE5433" w:rsidRDefault="00745F8E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32FC0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xmlns:wp14="http://schemas.microsoft.com/office/word/2010/wordml" w:rsidRPr="009C54AE" w:rsidR="0085747A" w:rsidTr="3F029495" w14:paraId="3B32AF2E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6771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85747A" w:rsidTr="3F029495" w14:paraId="524CED50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76B7E" w14:paraId="00ECDD0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xmlns:wp14="http://schemas.microsoft.com/office/word/2010/wordml" w:rsidRPr="009C54AE" w:rsidR="0085747A" w:rsidTr="3F029495" w14:paraId="07D5AE8C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DC66AC" w:rsidRDefault="00E00A0B" w14:paraId="5BCD7F7A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7413A" w:rsidR="00867717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17413A" w:rsidR="00DC66AC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 w:rsidR="00867717">
              <w:rPr>
                <w:rFonts w:ascii="Corbel" w:hAnsi="Corbel"/>
                <w:b w:val="0"/>
                <w:sz w:val="24"/>
                <w:szCs w:val="24"/>
              </w:rPr>
              <w:t>sem.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7413A" w:rsidR="00867717">
              <w:rPr>
                <w:rFonts w:ascii="Corbel" w:hAnsi="Corbel"/>
                <w:b w:val="0"/>
                <w:sz w:val="24"/>
                <w:szCs w:val="24"/>
              </w:rPr>
              <w:t>1,2</w:t>
            </w:r>
          </w:p>
        </w:tc>
      </w:tr>
      <w:tr xmlns:wp14="http://schemas.microsoft.com/office/word/2010/wordml" w:rsidRPr="009C54AE" w:rsidR="0085747A" w:rsidTr="3F029495" w14:paraId="62F74358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E00A0B" w:rsidRDefault="004C6AC7" w14:paraId="35936A1E" wp14:textId="77777777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923D7D" w:rsidTr="3F029495" w14:paraId="59D8D52E" wp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4C6AC7" w14:paraId="0C5D812F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DC66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xmlns:wp14="http://schemas.microsoft.com/office/word/2010/wordml" w:rsidRPr="009C54AE" w:rsidR="0085747A" w:rsidTr="3F029495" w14:paraId="208CAE69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C66AC" w14:paraId="533C7C0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67717">
              <w:rPr>
                <w:rFonts w:ascii="Corbel" w:hAnsi="Corbel"/>
                <w:b w:val="0"/>
                <w:sz w:val="24"/>
                <w:szCs w:val="24"/>
              </w:rPr>
              <w:t>r Miłosz Szczudło</w:t>
            </w:r>
          </w:p>
        </w:tc>
      </w:tr>
      <w:tr xmlns:wp14="http://schemas.microsoft.com/office/word/2010/wordml" w:rsidRPr="009C54AE" w:rsidR="0085747A" w:rsidTr="3F029495" w14:paraId="471FE442" wp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1FC16941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ED432E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D432E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D432E" w14:paraId="4B58431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30395F" w:rsidTr="00C766DF" w14:paraId="70A6B4D0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30395F" w:rsidP="009C54AE" w:rsidRDefault="00ED432E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4B94D5A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ED432E" w14:paraId="60DA321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3DEEC669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3656B9A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45FB0818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049F31C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5312826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30395F" w14:paraId="62486C0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30395F" w:rsidP="009C54AE" w:rsidRDefault="00ED432E" w14:paraId="2322F001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xmlns:wp14="http://schemas.microsoft.com/office/word/2010/wordml" w:rsidRPr="009C54AE" w:rsidR="00923D7D" w:rsidP="009C54AE" w:rsidRDefault="00923D7D" w14:paraId="4101652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9056E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DC66AC" w14:paraId="6B4DA59D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hAnsi="Wingdings" w:eastAsia="Wingdings" w:cs="Wingdings"/>
          <w:szCs w:val="24"/>
        </w:rPr>
        <w:t>þ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4C6AC7" w:rsidP="00F83B28" w:rsidRDefault="00E22FBC" w14:paraId="162138AE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xmlns:wp14="http://schemas.microsoft.com/office/word/2010/wordml" w:rsidR="009C54AE" w:rsidP="00CC4ADF" w:rsidRDefault="00DC66AC" w14:paraId="55D48E7E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C66AC">
        <w:rPr>
          <w:rFonts w:ascii="Corbel" w:hAnsi="Corbel"/>
          <w:b w:val="0"/>
          <w:szCs w:val="24"/>
        </w:rPr>
        <w:t>zaliczenie z oceną</w:t>
      </w:r>
    </w:p>
    <w:p xmlns:wp14="http://schemas.microsoft.com/office/word/2010/wordml" w:rsidR="00E960BB" w:rsidP="009C54AE" w:rsidRDefault="00E960BB" w14:paraId="4DDBEF00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xmlns:wp14="http://schemas.microsoft.com/office/word/2010/wordml" w:rsidRPr="009C54AE" w:rsidR="0085747A" w:rsidTr="00745302" w14:paraId="4F710A97" wp14:textId="77777777">
        <w:tc>
          <w:tcPr>
            <w:tcW w:w="9670" w:type="dxa"/>
          </w:tcPr>
          <w:p w:rsidRPr="009C54AE" w:rsidR="0085747A" w:rsidP="009C54AE" w:rsidRDefault="00ED432E" w14:paraId="605BFF7E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43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</w:t>
            </w:r>
            <w:r w:rsidRPr="00ED43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ciach wychowania fizycznego.</w:t>
            </w:r>
          </w:p>
        </w:tc>
      </w:tr>
    </w:tbl>
    <w:p xmlns:wp14="http://schemas.microsoft.com/office/word/2010/wordml" w:rsidR="00153C41" w:rsidP="009C54AE" w:rsidRDefault="00153C41" w14:paraId="3461D779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3CF2D8B6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0FB78278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xmlns:wp14="http://schemas.microsoft.com/office/word/2010/wordml" w:rsidRPr="009C54AE" w:rsidR="0085747A" w:rsidTr="00923D7D" w14:paraId="5D60F141" wp14:textId="77777777">
        <w:tc>
          <w:tcPr>
            <w:tcW w:w="851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D432E" w14:paraId="74224BB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xmlns:wp14="http://schemas.microsoft.com/office/word/2010/wordml" w:rsidRPr="009C54AE" w:rsidR="00ED432E" w:rsidTr="00923D7D" w14:paraId="57082CA7" wp14:textId="77777777">
        <w:tc>
          <w:tcPr>
            <w:tcW w:w="851" w:type="dxa"/>
            <w:vAlign w:val="center"/>
          </w:tcPr>
          <w:p w:rsidRPr="009C54AE" w:rsidR="00ED432E" w:rsidP="009C54AE" w:rsidRDefault="00ED432E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C54AE" w:rsidR="00ED432E" w:rsidP="009C54AE" w:rsidRDefault="00ED432E" w14:paraId="76694A8D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xmlns:wp14="http://schemas.microsoft.com/office/word/2010/wordml" w:rsidRPr="009C54AE" w:rsidR="00ED432E" w:rsidTr="00923D7D" w14:paraId="44D10E28" wp14:textId="77777777">
        <w:tc>
          <w:tcPr>
            <w:tcW w:w="851" w:type="dxa"/>
            <w:vAlign w:val="center"/>
          </w:tcPr>
          <w:p w:rsidRPr="009C54AE" w:rsidR="00ED432E" w:rsidP="009C54AE" w:rsidRDefault="00ED432E" w14:paraId="53C0B3C4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9C54AE" w:rsidR="00ED432E" w:rsidP="009C54AE" w:rsidRDefault="00ED432E" w14:paraId="3B7B986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xmlns:wp14="http://schemas.microsoft.com/office/word/2010/wordml" w:rsidRPr="009C54AE" w:rsidR="00ED432E" w:rsidTr="00923D7D" w14:paraId="5288FDCA" wp14:textId="77777777">
        <w:tc>
          <w:tcPr>
            <w:tcW w:w="851" w:type="dxa"/>
            <w:vAlign w:val="center"/>
          </w:tcPr>
          <w:p w:rsidRPr="009C54AE" w:rsidR="00ED432E" w:rsidP="009C54AE" w:rsidRDefault="00ED432E" w14:paraId="7C12F916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9C54AE" w:rsidR="00ED432E" w:rsidP="009C54AE" w:rsidRDefault="00ED432E" w14:paraId="3600949D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xmlns:wp14="http://schemas.microsoft.com/office/word/2010/wordml" w:rsidRPr="009C54AE" w:rsidR="0085747A" w:rsidTr="00923D7D" w14:paraId="51A597D4" wp14:textId="77777777">
        <w:tc>
          <w:tcPr>
            <w:tcW w:w="851" w:type="dxa"/>
            <w:vAlign w:val="center"/>
          </w:tcPr>
          <w:p w:rsidRPr="009C54AE" w:rsidR="0085747A" w:rsidP="009C54AE" w:rsidRDefault="00ED432E" w14:paraId="56E055E9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D432E" w14:paraId="1D707EAE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xmlns:wp14="http://schemas.microsoft.com/office/word/2010/wordml" w:rsidRPr="009C54AE" w:rsidR="0085747A" w:rsidTr="00923D7D" w14:paraId="396CA38E" wp14:textId="77777777">
        <w:tc>
          <w:tcPr>
            <w:tcW w:w="851" w:type="dxa"/>
            <w:vAlign w:val="center"/>
          </w:tcPr>
          <w:p w:rsidRPr="009C54AE" w:rsidR="0085747A" w:rsidP="009C54AE" w:rsidRDefault="00ED432E" w14:paraId="00B3D6C2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Pr="009C54AE" w:rsidR="0085747A" w:rsidP="009C54AE" w:rsidRDefault="00ED432E" w14:paraId="1087F21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0562CB0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75"/>
        <w:gridCol w:w="6086"/>
        <w:gridCol w:w="1719"/>
      </w:tblGrid>
      <w:tr xmlns:wp14="http://schemas.microsoft.com/office/word/2010/wordml" w:rsidRPr="009C54AE" w:rsidR="0085747A" w:rsidTr="009C6BFD" w14:paraId="61F38664" wp14:textId="77777777">
        <w:trPr>
          <w:trHeight w:val="1126"/>
        </w:trPr>
        <w:tc>
          <w:tcPr>
            <w:tcW w:w="1375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8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9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E00A0B" w14:paraId="6154D663" wp14:textId="77777777">
        <w:trPr>
          <w:trHeight w:val="723"/>
        </w:trPr>
        <w:tc>
          <w:tcPr>
            <w:tcW w:w="1375" w:type="dxa"/>
          </w:tcPr>
          <w:p w:rsidRPr="00E00A0B" w:rsidR="0085747A" w:rsidP="00E00A0B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86" w:type="dxa"/>
          </w:tcPr>
          <w:p w:rsidRPr="00E00A0B" w:rsidR="00745F8E" w:rsidP="00E00A0B" w:rsidRDefault="006E2502" w14:paraId="2AF8E67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Posiada wiedzę i zna</w:t>
            </w:r>
            <w:r w:rsidRPr="00E00A0B" w:rsidR="00383C61"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aktywności i sprawności fizycznej.</w:t>
            </w:r>
            <w:r w:rsidRPr="00E00A0B" w:rsidR="00745F8E">
              <w:rPr>
                <w:szCs w:val="24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:rsidRPr="00E00A0B" w:rsidR="00745F8E" w:rsidP="00E00A0B" w:rsidRDefault="009C6BFD" w14:paraId="1573BC8F" wp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E00A0B">
              <w:rPr>
                <w:rFonts w:ascii="Corbel" w:hAnsi="Corbel" w:eastAsiaTheme="minorHAnsi" w:cstheme="minorBidi"/>
                <w:sz w:val="24"/>
                <w:szCs w:val="24"/>
              </w:rPr>
              <w:t>PPiW.W02</w:t>
            </w:r>
          </w:p>
          <w:p w:rsidRPr="00E00A0B" w:rsidR="0085747A" w:rsidP="00E00A0B" w:rsidRDefault="0085747A" w14:paraId="34CE0A4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9C54AE" w:rsidR="0085747A" w:rsidTr="00E00A0B" w14:paraId="5BC491DB" wp14:textId="77777777">
        <w:tc>
          <w:tcPr>
            <w:tcW w:w="1375" w:type="dxa"/>
          </w:tcPr>
          <w:p w:rsidRPr="00E00A0B" w:rsidR="0085747A" w:rsidP="00E00A0B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86" w:type="dxa"/>
          </w:tcPr>
          <w:p w:rsidRPr="00E00A0B" w:rsidR="0085747A" w:rsidP="00E00A0B" w:rsidRDefault="006E2502" w14:paraId="6160AD9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Kojarzy</w:t>
            </w:r>
            <w:r w:rsidRPr="00E00A0B" w:rsidR="00383C61">
              <w:rPr>
                <w:rFonts w:ascii="Corbel" w:hAnsi="Corbel"/>
                <w:b w:val="0"/>
                <w:smallCaps w:val="0"/>
                <w:szCs w:val="24"/>
              </w:rPr>
              <w:t xml:space="preserve"> związki aktywności i sprawności fizycznej ze zdrowiem.</w:t>
            </w:r>
          </w:p>
        </w:tc>
        <w:tc>
          <w:tcPr>
            <w:tcW w:w="1719" w:type="dxa"/>
            <w:vAlign w:val="center"/>
          </w:tcPr>
          <w:p w:rsidRPr="00E00A0B" w:rsidR="0085747A" w:rsidP="00E00A0B" w:rsidRDefault="009C6BFD" w14:paraId="231E4F7F" wp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E00A0B">
              <w:rPr>
                <w:rFonts w:ascii="Corbel" w:hAnsi="Corbel" w:eastAsiaTheme="minorHAnsi" w:cstheme="minorBidi"/>
                <w:sz w:val="24"/>
                <w:szCs w:val="24"/>
              </w:rPr>
              <w:t>PPiW.W10</w:t>
            </w:r>
          </w:p>
        </w:tc>
      </w:tr>
      <w:tr xmlns:wp14="http://schemas.microsoft.com/office/word/2010/wordml" w:rsidRPr="009C54AE" w:rsidR="00ED432E" w:rsidTr="00E00A0B" w14:paraId="65D9580C" wp14:textId="77777777">
        <w:tc>
          <w:tcPr>
            <w:tcW w:w="1375" w:type="dxa"/>
          </w:tcPr>
          <w:p w:rsidRPr="00E00A0B" w:rsidR="00ED432E" w:rsidP="00E00A0B" w:rsidRDefault="00464DB2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86" w:type="dxa"/>
          </w:tcPr>
          <w:p w:rsidRPr="00E00A0B" w:rsidR="00ED432E" w:rsidP="00E00A0B" w:rsidRDefault="006E2502" w14:paraId="13E0C9F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Dostosowuje aktywność</w:t>
            </w:r>
            <w:r w:rsidRPr="00E00A0B" w:rsidR="00383C6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fizyczną </w:t>
            </w:r>
            <w:r w:rsidRPr="00E00A0B" w:rsidR="00383C61">
              <w:rPr>
                <w:rFonts w:ascii="Corbel" w:hAnsi="Corbel"/>
                <w:b w:val="0"/>
                <w:smallCaps w:val="0"/>
                <w:szCs w:val="24"/>
              </w:rPr>
              <w:t>do potrzeb i możliwości dzieci lub uczniów, zachęcające dzieci i uczniów do aktywności fizycznej.</w:t>
            </w:r>
          </w:p>
        </w:tc>
        <w:tc>
          <w:tcPr>
            <w:tcW w:w="1719" w:type="dxa"/>
            <w:vAlign w:val="center"/>
          </w:tcPr>
          <w:p w:rsidRPr="00E00A0B" w:rsidR="000C677B" w:rsidP="00E00A0B" w:rsidRDefault="000C677B" w14:paraId="0FB1412F" wp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E00A0B">
              <w:rPr>
                <w:rFonts w:ascii="Corbel" w:hAnsi="Corbel" w:eastAsiaTheme="minorHAnsi" w:cstheme="minorBidi"/>
                <w:sz w:val="24"/>
                <w:szCs w:val="24"/>
              </w:rPr>
              <w:t>PPiW.U0</w:t>
            </w:r>
            <w:r w:rsidRPr="00E00A0B" w:rsidR="009C6BFD">
              <w:rPr>
                <w:rFonts w:ascii="Corbel" w:hAnsi="Corbel" w:eastAsiaTheme="minorHAnsi" w:cstheme="minorBidi"/>
                <w:sz w:val="24"/>
                <w:szCs w:val="24"/>
              </w:rPr>
              <w:t>2</w:t>
            </w:r>
          </w:p>
          <w:p w:rsidRPr="00E00A0B" w:rsidR="00ED432E" w:rsidP="00E00A0B" w:rsidRDefault="00ED432E" w14:paraId="62EBF3C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xmlns:wp14="http://schemas.microsoft.com/office/word/2010/wordml" w:rsidRPr="009C54AE" w:rsidR="00ED432E" w:rsidTr="00E00A0B" w14:paraId="5A08AB06" wp14:textId="77777777">
        <w:tc>
          <w:tcPr>
            <w:tcW w:w="1375" w:type="dxa"/>
          </w:tcPr>
          <w:p w:rsidRPr="00E00A0B" w:rsidR="00ED432E" w:rsidP="00E00A0B" w:rsidRDefault="00464DB2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86" w:type="dxa"/>
          </w:tcPr>
          <w:p w:rsidRPr="00E00A0B" w:rsidR="00ED432E" w:rsidP="00E00A0B" w:rsidRDefault="009C6BFD" w14:paraId="682F4A6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Planuje i analizuje</w:t>
            </w:r>
            <w:r w:rsidRPr="00E00A0B" w:rsidR="00383C61">
              <w:rPr>
                <w:rFonts w:ascii="Corbel" w:hAnsi="Corbel"/>
                <w:b w:val="0"/>
                <w:smallCaps w:val="0"/>
                <w:szCs w:val="24"/>
              </w:rPr>
              <w:t xml:space="preserve"> proces uczenia się i nauczania czynności ruchowych.</w:t>
            </w:r>
          </w:p>
        </w:tc>
        <w:tc>
          <w:tcPr>
            <w:tcW w:w="1719" w:type="dxa"/>
            <w:vAlign w:val="center"/>
          </w:tcPr>
          <w:p w:rsidRPr="00E00A0B" w:rsidR="009635BD" w:rsidP="00E00A0B" w:rsidRDefault="009C6BFD" w14:paraId="387B6A4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PPiW.U03</w:t>
            </w:r>
          </w:p>
        </w:tc>
      </w:tr>
      <w:tr xmlns:wp14="http://schemas.microsoft.com/office/word/2010/wordml" w:rsidRPr="009C54AE" w:rsidR="00ED432E" w:rsidTr="00E00A0B" w14:paraId="7681DEA1" wp14:textId="77777777">
        <w:tc>
          <w:tcPr>
            <w:tcW w:w="1375" w:type="dxa"/>
          </w:tcPr>
          <w:p w:rsidRPr="00E00A0B" w:rsidR="00ED432E" w:rsidP="00E00A0B" w:rsidRDefault="00464DB2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86" w:type="dxa"/>
          </w:tcPr>
          <w:p w:rsidRPr="00E00A0B" w:rsidR="00ED432E" w:rsidP="00E00A0B" w:rsidRDefault="006E2502" w14:paraId="0EC0032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Określa</w:t>
            </w:r>
            <w:r w:rsidRPr="00E00A0B" w:rsidR="00383C61">
              <w:rPr>
                <w:rFonts w:ascii="Corbel" w:hAnsi="Corbel"/>
                <w:b w:val="0"/>
                <w:smallCaps w:val="0"/>
                <w:szCs w:val="24"/>
              </w:rPr>
              <w:t xml:space="preserve"> zaburzenia postawy 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t>ciała i zna  prawidłowe wzorce ruchu oraz posiada postawę</w:t>
            </w:r>
            <w:r w:rsidRPr="00E00A0B" w:rsidR="00ED432E">
              <w:rPr>
                <w:rFonts w:ascii="Corbel" w:hAnsi="Corbel"/>
                <w:b w:val="0"/>
                <w:smallCaps w:val="0"/>
                <w:szCs w:val="24"/>
              </w:rPr>
              <w:t xml:space="preserve"> prozdrowotną wpływającą na sprawność funkcjonalną w dorosłym życiu człowieka.</w:t>
            </w:r>
          </w:p>
        </w:tc>
        <w:tc>
          <w:tcPr>
            <w:tcW w:w="1719" w:type="dxa"/>
            <w:vAlign w:val="center"/>
          </w:tcPr>
          <w:p w:rsidRPr="00E00A0B" w:rsidR="00ED432E" w:rsidP="00E00A0B" w:rsidRDefault="009C6BFD" w14:paraId="091298A4" wp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E00A0B">
              <w:rPr>
                <w:rFonts w:ascii="Corbel" w:hAnsi="Corbel" w:eastAsiaTheme="minorHAnsi" w:cstheme="minorBidi"/>
                <w:sz w:val="24"/>
                <w:szCs w:val="24"/>
              </w:rPr>
              <w:t>PPiW.U14</w:t>
            </w:r>
          </w:p>
        </w:tc>
      </w:tr>
      <w:tr xmlns:wp14="http://schemas.microsoft.com/office/word/2010/wordml" w:rsidRPr="009C54AE" w:rsidR="00383C61" w:rsidTr="00E00A0B" w14:paraId="4E366291" wp14:textId="77777777">
        <w:tc>
          <w:tcPr>
            <w:tcW w:w="1375" w:type="dxa"/>
          </w:tcPr>
          <w:p w:rsidRPr="00E00A0B" w:rsidR="00383C61" w:rsidP="00E00A0B" w:rsidRDefault="00464DB2" w14:paraId="139A521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86" w:type="dxa"/>
          </w:tcPr>
          <w:p w:rsidRPr="00E00A0B" w:rsidR="00383C61" w:rsidP="00E00A0B" w:rsidRDefault="006E2502" w14:paraId="0A8C6CF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Planuje</w:t>
            </w:r>
            <w:r w:rsidRPr="00E00A0B" w:rsidR="004021E3">
              <w:rPr>
                <w:rFonts w:ascii="Corbel" w:hAnsi="Corbel"/>
                <w:b w:val="0"/>
                <w:smallCaps w:val="0"/>
                <w:szCs w:val="24"/>
              </w:rPr>
              <w:t xml:space="preserve"> zajęcia ruchowe w określonych warunkach</w:t>
            </w:r>
          </w:p>
        </w:tc>
        <w:tc>
          <w:tcPr>
            <w:tcW w:w="1719" w:type="dxa"/>
            <w:vAlign w:val="center"/>
          </w:tcPr>
          <w:p w:rsidRPr="00E00A0B" w:rsidR="00383C61" w:rsidP="00E00A0B" w:rsidRDefault="009C6BFD" w14:paraId="0EFA7112" wp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E00A0B">
              <w:rPr>
                <w:rFonts w:ascii="Corbel" w:hAnsi="Corbel" w:eastAsiaTheme="minorHAnsi" w:cstheme="minorBidi"/>
                <w:sz w:val="24"/>
                <w:szCs w:val="24"/>
              </w:rPr>
              <w:t>PPiW.U01</w:t>
            </w:r>
          </w:p>
        </w:tc>
      </w:tr>
      <w:tr xmlns:wp14="http://schemas.microsoft.com/office/word/2010/wordml" w:rsidRPr="009C54AE" w:rsidR="004021E3" w:rsidTr="00E00A0B" w14:paraId="7FB74275" wp14:textId="77777777">
        <w:tc>
          <w:tcPr>
            <w:tcW w:w="1375" w:type="dxa"/>
          </w:tcPr>
          <w:p w:rsidRPr="00E00A0B" w:rsidR="004021E3" w:rsidP="00E00A0B" w:rsidRDefault="00464DB2" w14:paraId="55CE86D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86" w:type="dxa"/>
          </w:tcPr>
          <w:p w:rsidRPr="00E00A0B" w:rsidR="004021E3" w:rsidP="00E00A0B" w:rsidRDefault="006E2502" w14:paraId="5FCF58D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Zachęca </w:t>
            </w:r>
            <w:r w:rsidRPr="00E00A0B" w:rsidR="004021E3">
              <w:rPr>
                <w:rFonts w:ascii="Corbel" w:hAnsi="Corbel"/>
                <w:b w:val="0"/>
                <w:smallCaps w:val="0"/>
                <w:szCs w:val="24"/>
              </w:rPr>
              <w:t xml:space="preserve"> dzieci i uczniów do podejmowania aktywności fizycznej.</w:t>
            </w:r>
          </w:p>
        </w:tc>
        <w:tc>
          <w:tcPr>
            <w:tcW w:w="1719" w:type="dxa"/>
            <w:vAlign w:val="center"/>
          </w:tcPr>
          <w:p w:rsidRPr="00E00A0B" w:rsidR="000C677B" w:rsidP="00E00A0B" w:rsidRDefault="000C677B" w14:paraId="5306F076" wp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E00A0B">
              <w:rPr>
                <w:rFonts w:ascii="Corbel" w:hAnsi="Corbel" w:eastAsiaTheme="minorHAnsi" w:cstheme="minorBidi"/>
                <w:sz w:val="24"/>
                <w:szCs w:val="24"/>
              </w:rPr>
              <w:t>PPiW.U10</w:t>
            </w:r>
          </w:p>
        </w:tc>
      </w:tr>
      <w:tr xmlns:wp14="http://schemas.microsoft.com/office/word/2010/wordml" w:rsidRPr="009C54AE" w:rsidR="004021E3" w:rsidTr="00E00A0B" w14:paraId="0B8B7CF8" wp14:textId="77777777">
        <w:tc>
          <w:tcPr>
            <w:tcW w:w="1375" w:type="dxa"/>
          </w:tcPr>
          <w:p w:rsidRPr="00E00A0B" w:rsidR="004021E3" w:rsidP="00E00A0B" w:rsidRDefault="00464DB2" w14:paraId="30AC254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86" w:type="dxa"/>
          </w:tcPr>
          <w:p w:rsidRPr="00E00A0B" w:rsidR="004021E3" w:rsidP="00E00A0B" w:rsidRDefault="006E2502" w14:paraId="62396F1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Wspiera</w:t>
            </w:r>
            <w:r w:rsidRPr="00E00A0B" w:rsidR="004021E3">
              <w:rPr>
                <w:rFonts w:ascii="Corbel" w:hAnsi="Corbel"/>
                <w:b w:val="0"/>
                <w:smallCaps w:val="0"/>
                <w:szCs w:val="24"/>
              </w:rPr>
              <w:t xml:space="preserve"> działania przeciwdziałające nabywaniu wad postawy ciała przez dzieci lub uczniów i nadwadze.   </w:t>
            </w:r>
          </w:p>
        </w:tc>
        <w:tc>
          <w:tcPr>
            <w:tcW w:w="1719" w:type="dxa"/>
            <w:vAlign w:val="center"/>
          </w:tcPr>
          <w:p w:rsidRPr="00E00A0B" w:rsidR="004021E3" w:rsidP="00E00A0B" w:rsidRDefault="000C677B" w14:paraId="5F2E2896" wp14:textId="77777777">
            <w:pPr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E00A0B">
              <w:rPr>
                <w:rFonts w:ascii="Corbel" w:hAnsi="Corbel" w:eastAsiaTheme="minorHAnsi" w:cstheme="minorBidi"/>
                <w:sz w:val="24"/>
                <w:szCs w:val="24"/>
              </w:rPr>
              <w:t>PPiW.</w:t>
            </w:r>
            <w:r w:rsidRPr="00E00A0B" w:rsidR="009C6BFD">
              <w:rPr>
                <w:rFonts w:ascii="Corbel" w:hAnsi="Corbel" w:eastAsiaTheme="minorHAnsi" w:cstheme="minorBidi"/>
                <w:sz w:val="24"/>
                <w:szCs w:val="24"/>
              </w:rPr>
              <w:t>K02</w:t>
            </w:r>
          </w:p>
        </w:tc>
      </w:tr>
      <w:tr xmlns:wp14="http://schemas.microsoft.com/office/word/2010/wordml" w:rsidRPr="009C54AE" w:rsidR="004021E3" w:rsidTr="00E00A0B" w14:paraId="4E53B7D7" wp14:textId="77777777">
        <w:tc>
          <w:tcPr>
            <w:tcW w:w="1375" w:type="dxa"/>
          </w:tcPr>
          <w:p w:rsidRPr="00E00A0B" w:rsidR="004021E3" w:rsidP="00E00A0B" w:rsidRDefault="00464DB2" w14:paraId="563D41B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249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86" w:type="dxa"/>
          </w:tcPr>
          <w:p w:rsidRPr="00E00A0B" w:rsidR="004021E3" w:rsidP="00E00A0B" w:rsidRDefault="006E2502" w14:paraId="2C95B23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Krzewi</w:t>
            </w:r>
            <w:r w:rsidRPr="00E00A0B" w:rsidR="000C677B">
              <w:rPr>
                <w:rFonts w:ascii="Corbel" w:hAnsi="Corbel"/>
                <w:b w:val="0"/>
                <w:smallCaps w:val="0"/>
                <w:szCs w:val="24"/>
              </w:rPr>
              <w:t xml:space="preserve"> postawy dbałości o aktywność fizyczną.</w:t>
            </w:r>
          </w:p>
        </w:tc>
        <w:tc>
          <w:tcPr>
            <w:tcW w:w="1719" w:type="dxa"/>
            <w:vAlign w:val="center"/>
          </w:tcPr>
          <w:p w:rsidRPr="00E00A0B" w:rsidR="004021E3" w:rsidP="00E00A0B" w:rsidRDefault="009C6BFD" w14:paraId="23DB3860" wp14:textId="7777777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0A0B">
              <w:rPr>
                <w:rFonts w:ascii="Corbel" w:hAnsi="Corbel" w:eastAsiaTheme="minorHAnsi" w:cstheme="minorBidi"/>
                <w:sz w:val="24"/>
                <w:szCs w:val="24"/>
              </w:rPr>
              <w:t>PPiW.K07</w:t>
            </w:r>
          </w:p>
        </w:tc>
      </w:tr>
    </w:tbl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676B7E" w:rsidP="009C54AE" w:rsidRDefault="00676B7E" w14:paraId="6D98A12B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2946DB82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xmlns:wp14="http://schemas.microsoft.com/office/word/2010/wordml" w:rsidRPr="009C54AE" w:rsidR="0085747A" w:rsidTr="3F029495" w14:paraId="587EA2A8" wp14:textId="77777777">
        <w:tc>
          <w:tcPr>
            <w:tcW w:w="9639" w:type="dxa"/>
            <w:tcMar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723984" w:rsidTr="3F029495" w14:paraId="270B7F0B" wp14:textId="77777777">
        <w:tc>
          <w:tcPr>
            <w:tcW w:w="9639" w:type="dxa"/>
            <w:tcMar/>
          </w:tcPr>
          <w:p w:rsidRPr="009C54AE" w:rsidR="00723984" w:rsidP="009C54AE" w:rsidRDefault="00723984" w14:paraId="6C5C06B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Zapoznanie z regulaminem CSiR. Organizacja, higiena i porządek pracy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xmlns:wp14="http://schemas.microsoft.com/office/word/2010/wordml" w:rsidRPr="009C54AE" w:rsidR="0085747A" w:rsidTr="3F029495" w14:paraId="0B3BA7CC" wp14:textId="77777777">
        <w:tc>
          <w:tcPr>
            <w:tcW w:w="9639" w:type="dxa"/>
            <w:tcMar/>
          </w:tcPr>
          <w:p w:rsidRPr="00723984" w:rsidR="00723984" w:rsidP="00723984" w:rsidRDefault="00723984" w14:paraId="001381A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:rsidRPr="009C54AE" w:rsidR="0085747A" w:rsidP="00723984" w:rsidRDefault="00723984" w14:paraId="1AD101E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xmlns:wp14="http://schemas.microsoft.com/office/word/2010/wordml" w:rsidRPr="009C54AE" w:rsidR="0085747A" w:rsidTr="3F029495" w14:paraId="5F2E6AB7" wp14:textId="77777777">
        <w:tc>
          <w:tcPr>
            <w:tcW w:w="9639" w:type="dxa"/>
            <w:tcMar/>
          </w:tcPr>
          <w:p w:rsidRPr="00723984" w:rsidR="00723984" w:rsidP="00723984" w:rsidRDefault="00723984" w14:paraId="255B4F06" wp14:textId="77777777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:rsidRPr="009C54AE" w:rsidR="0085747A" w:rsidP="00723984" w:rsidRDefault="00723984" w14:paraId="14335ABC" wp14:textId="77777777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xmlns:wp14="http://schemas.microsoft.com/office/word/2010/wordml" w:rsidRPr="009C54AE" w:rsidR="00723984" w:rsidTr="3F029495" w14:paraId="06A1C854" wp14:textId="77777777">
        <w:tc>
          <w:tcPr>
            <w:tcW w:w="9639" w:type="dxa"/>
            <w:tcMar/>
          </w:tcPr>
          <w:p w:rsidRPr="009C54AE" w:rsidR="00723984" w:rsidP="009C54AE" w:rsidRDefault="00723984" w14:paraId="62407F1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xmlns:wp14="http://schemas.microsoft.com/office/word/2010/wordml" w:rsidRPr="009C54AE" w:rsidR="00723984" w:rsidTr="3F029495" w14:paraId="71401C62" wp14:textId="77777777">
        <w:tc>
          <w:tcPr>
            <w:tcW w:w="9639" w:type="dxa"/>
            <w:tcMar/>
          </w:tcPr>
          <w:p w:rsidRPr="009C54AE" w:rsidR="00723984" w:rsidP="009C54AE" w:rsidRDefault="00723984" w14:paraId="172C3C8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xmlns:wp14="http://schemas.microsoft.com/office/word/2010/wordml" w:rsidRPr="009C54AE" w:rsidR="00723984" w:rsidTr="3F029495" w14:paraId="089BF12F" wp14:textId="77777777">
        <w:tc>
          <w:tcPr>
            <w:tcW w:w="9639" w:type="dxa"/>
            <w:tcMar/>
          </w:tcPr>
          <w:p w:rsidRPr="009C54AE" w:rsidR="00723984" w:rsidP="009C54AE" w:rsidRDefault="00723984" w14:paraId="2D7825B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Siatkowa:  Zadania kontrolno – oceniające – stosowanie znanych elementów techniki podczas gry szkolnej. Przepisy i sędziowanie.</w:t>
            </w:r>
          </w:p>
        </w:tc>
      </w:tr>
      <w:tr xmlns:wp14="http://schemas.microsoft.com/office/word/2010/wordml" w:rsidRPr="009C54AE" w:rsidR="00723984" w:rsidTr="3F029495" w14:paraId="7A87E75F" wp14:textId="77777777">
        <w:tc>
          <w:tcPr>
            <w:tcW w:w="9639" w:type="dxa"/>
            <w:tcMar/>
          </w:tcPr>
          <w:p w:rsidRPr="009C54AE" w:rsidR="00723984" w:rsidP="009C54AE" w:rsidRDefault="00723984" w14:paraId="14A446E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xmlns:wp14="http://schemas.microsoft.com/office/word/2010/wordml" w:rsidRPr="009C54AE" w:rsidR="00723984" w:rsidTr="3F029495" w14:paraId="046805A5" wp14:textId="77777777">
        <w:tc>
          <w:tcPr>
            <w:tcW w:w="9639" w:type="dxa"/>
            <w:tcMar/>
          </w:tcPr>
          <w:p w:rsidRPr="00723984" w:rsidR="00723984" w:rsidP="00723984" w:rsidRDefault="00723984" w14:paraId="3279A31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Pr="009C54AE" w:rsidR="00723984" w:rsidP="00723984" w:rsidRDefault="00723984" w14:paraId="40D5B2A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xmlns:wp14="http://schemas.microsoft.com/office/word/2010/wordml" w:rsidRPr="009C54AE" w:rsidR="00723984" w:rsidTr="3F029495" w14:paraId="3E86AC07" wp14:textId="77777777">
        <w:tc>
          <w:tcPr>
            <w:tcW w:w="9639" w:type="dxa"/>
            <w:tcMar/>
          </w:tcPr>
          <w:p w:rsidRPr="009C54AE" w:rsidR="00723984" w:rsidP="009C54AE" w:rsidRDefault="00723984" w14:paraId="2C3972F6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P. Ręczna : Taktyka gry w obronie 6 : 0.  Zastosowanie doskonalonych elementów w mini turnieju. Zadania kontrolno – oceniające – przepisy gry.  </w:t>
            </w:r>
          </w:p>
        </w:tc>
      </w:tr>
      <w:tr xmlns:wp14="http://schemas.microsoft.com/office/word/2010/wordml" w:rsidRPr="009C54AE" w:rsidR="00723984" w:rsidTr="3F029495" w14:paraId="06636BAC" wp14:textId="77777777">
        <w:tc>
          <w:tcPr>
            <w:tcW w:w="9639" w:type="dxa"/>
            <w:tcMar/>
          </w:tcPr>
          <w:p w:rsidRPr="009C54AE" w:rsidR="00723984" w:rsidP="009C54AE" w:rsidRDefault="00723984" w14:paraId="3FAD2C2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xmlns:wp14="http://schemas.microsoft.com/office/word/2010/wordml" w:rsidRPr="009C54AE" w:rsidR="00723984" w:rsidTr="3F029495" w14:paraId="0118844C" wp14:textId="77777777">
        <w:tc>
          <w:tcPr>
            <w:tcW w:w="9639" w:type="dxa"/>
            <w:tcMar/>
          </w:tcPr>
          <w:p w:rsidRPr="009C54AE" w:rsidR="00723984" w:rsidP="009C54AE" w:rsidRDefault="00723984" w14:paraId="31FB253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xmlns:wp14="http://schemas.microsoft.com/office/word/2010/wordml" w:rsidRPr="009C54AE" w:rsidR="00723984" w:rsidTr="3F029495" w14:paraId="71EB4FE2" wp14:textId="77777777">
        <w:tc>
          <w:tcPr>
            <w:tcW w:w="9639" w:type="dxa"/>
            <w:tcMar/>
          </w:tcPr>
          <w:p w:rsidRPr="009C54AE" w:rsidR="00723984" w:rsidP="009C54AE" w:rsidRDefault="00723984" w14:paraId="04B45CA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xmlns:wp14="http://schemas.microsoft.com/office/word/2010/wordml" w:rsidRPr="009C54AE" w:rsidR="00723984" w:rsidTr="3F029495" w14:paraId="12B47EA1" wp14:textId="77777777">
        <w:tc>
          <w:tcPr>
            <w:tcW w:w="9639" w:type="dxa"/>
            <w:tcMar/>
          </w:tcPr>
          <w:p w:rsidRPr="009C54AE" w:rsidR="00723984" w:rsidP="009C54AE" w:rsidRDefault="00723984" w14:paraId="49F5651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Nożna: Zadanie kontrolno – oceniające. Gra właściwa  z  doskonaleniem poznanych elementów technicznych i taktycznych.  Przepisy gry.</w:t>
            </w:r>
          </w:p>
        </w:tc>
      </w:tr>
      <w:tr xmlns:wp14="http://schemas.microsoft.com/office/word/2010/wordml" w:rsidRPr="009C54AE" w:rsidR="00723984" w:rsidTr="3F029495" w14:paraId="720A592B" wp14:textId="77777777">
        <w:tc>
          <w:tcPr>
            <w:tcW w:w="9639" w:type="dxa"/>
            <w:tcMar/>
          </w:tcPr>
          <w:p w:rsidRPr="00723984" w:rsidR="00723984" w:rsidP="00723984" w:rsidRDefault="00723984" w14:paraId="26068D4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:rsidRPr="009C54AE" w:rsidR="00723984" w:rsidP="00723984" w:rsidRDefault="00723984" w14:paraId="10ED262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3F029495" w:rsidTr="3F029495" w14:paraId="2582C8B9">
        <w:trPr>
          <w:trHeight w:val="300"/>
        </w:trPr>
        <w:tc>
          <w:tcPr>
            <w:tcW w:w="9180" w:type="dxa"/>
            <w:tcMar/>
          </w:tcPr>
          <w:p w:rsidR="71ECDFD9" w:rsidP="3F029495" w:rsidRDefault="71ECDFD9" w14:paraId="15E601D0" w14:textId="6E7FAB4C">
            <w:pPr>
              <w:pStyle w:val="Normalny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3F029495" w:rsidR="71ECDFD9">
              <w:rPr>
                <w:rFonts w:ascii="Corbel" w:hAnsi="Corbel"/>
                <w:sz w:val="24"/>
                <w:szCs w:val="24"/>
              </w:rPr>
              <w:t>Gry terenowe i zadania integracyjno-porządkowe.</w:t>
            </w:r>
          </w:p>
        </w:tc>
      </w:tr>
      <w:tr xmlns:wp14="http://schemas.microsoft.com/office/word/2010/wordml" w:rsidRPr="009C54AE" w:rsidR="00723984" w:rsidTr="3F029495" w14:paraId="71752E08" wp14:textId="77777777">
        <w:tc>
          <w:tcPr>
            <w:tcW w:w="9639" w:type="dxa"/>
            <w:tcMar/>
          </w:tcPr>
          <w:p w:rsidRPr="00723984" w:rsidR="00723984" w:rsidP="00723984" w:rsidRDefault="00723984" w14:paraId="557C79EC" wp14:textId="2A59A45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F029495" w:rsidR="762CA1EC">
              <w:rPr>
                <w:rFonts w:ascii="Corbel" w:hAnsi="Corbel"/>
                <w:sz w:val="24"/>
                <w:szCs w:val="24"/>
              </w:rPr>
              <w:t xml:space="preserve">Łyżwiarstwo: Zasady bezpieczeństwa na lodowisku. Poślizg z odbicia, jazda przodem, zatrzymanie </w:t>
            </w:r>
            <w:r w:rsidRPr="3F029495" w:rsidR="762CA1EC">
              <w:rPr>
                <w:rFonts w:ascii="Corbel" w:hAnsi="Corbel"/>
                <w:sz w:val="24"/>
                <w:szCs w:val="24"/>
              </w:rPr>
              <w:t>półpługiem</w:t>
            </w:r>
            <w:r w:rsidRPr="3F029495" w:rsidR="762CA1EC">
              <w:rPr>
                <w:rFonts w:ascii="Corbel" w:hAnsi="Corbel"/>
                <w:sz w:val="24"/>
                <w:szCs w:val="24"/>
              </w:rPr>
              <w:t xml:space="preserve"> i pługiem, jazda tyłem, zatrzymanie zwrotem na jednej i dwóch nogach, przekładanka przodem i tyłem – hamowanie.</w:t>
            </w:r>
          </w:p>
          <w:p w:rsidRPr="009C54AE" w:rsidR="00723984" w:rsidP="00723984" w:rsidRDefault="00723984" w14:paraId="1096538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Kajakarstwo: Zasady bezpieczeństwa w kajakarstwie, Nauka wsiadania i wysiadania oraz </w:t>
            </w:r>
            <w:r w:rsidRPr="00723984">
              <w:rPr>
                <w:rFonts w:ascii="Corbel" w:hAnsi="Corbel"/>
                <w:sz w:val="24"/>
                <w:szCs w:val="24"/>
              </w:rPr>
              <w:t>manewrowania kajakiem.</w:t>
            </w:r>
          </w:p>
        </w:tc>
      </w:tr>
      <w:tr xmlns:wp14="http://schemas.microsoft.com/office/word/2010/wordml" w:rsidRPr="009C54AE" w:rsidR="0085747A" w:rsidTr="3F029495" w14:paraId="2F74E05C" wp14:textId="77777777">
        <w:tc>
          <w:tcPr>
            <w:tcW w:w="9639" w:type="dxa"/>
            <w:tcMar/>
          </w:tcPr>
          <w:p w:rsidRPr="009C54AE" w:rsidR="0085747A" w:rsidP="009C54AE" w:rsidRDefault="00723984" w14:paraId="5543EAF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4C6AC7" w:rsidR="0085747A" w:rsidP="004C6AC7" w:rsidRDefault="004C6AC7" w14:paraId="3218C703" wp14:textId="77777777">
      <w:pPr>
        <w:rPr>
          <w:rFonts w:ascii="Corbel" w:hAnsi="Corbel"/>
          <w:sz w:val="24"/>
          <w:szCs w:val="24"/>
        </w:rPr>
      </w:pPr>
      <w:r w:rsidRPr="004C6AC7">
        <w:rPr>
          <w:rFonts w:ascii="Corbel" w:hAnsi="Corbel"/>
          <w:sz w:val="24"/>
          <w:szCs w:val="24"/>
        </w:rPr>
        <w:t>Ćwiczenia praktyczne</w:t>
      </w:r>
    </w:p>
    <w:p xmlns:wp14="http://schemas.microsoft.com/office/word/2010/wordml" w:rsidR="00E960BB" w:rsidP="009C54AE" w:rsidRDefault="00E960BB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B6993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1"/>
        <w:gridCol w:w="6481"/>
        <w:gridCol w:w="1708"/>
      </w:tblGrid>
      <w:tr xmlns:wp14="http://schemas.microsoft.com/office/word/2010/wordml" w:rsidRPr="009C54AE" w:rsidR="0085747A" w:rsidTr="00460AEF" w14:paraId="3CD72C34" wp14:textId="77777777">
        <w:tc>
          <w:tcPr>
            <w:tcW w:w="991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481" w:type="dxa"/>
            <w:vAlign w:val="center"/>
          </w:tcPr>
          <w:p w:rsidRPr="009C54AE" w:rsidR="0085747A" w:rsidP="009C54AE" w:rsidRDefault="0033682F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xmlns:wp14="http://schemas.microsoft.com/office/word/2010/wordml" w:rsidRPr="009C54AE" w:rsidR="0085747A" w:rsidTr="00460AEF" w14:paraId="1EF6F400" wp14:textId="77777777">
        <w:tc>
          <w:tcPr>
            <w:tcW w:w="991" w:type="dxa"/>
          </w:tcPr>
          <w:p w:rsidRPr="009C54AE" w:rsidR="0085747A" w:rsidP="009C54AE" w:rsidRDefault="0076582C" w14:paraId="57B5F2D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9C54AE" w:rsidR="0085747A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481" w:type="dxa"/>
          </w:tcPr>
          <w:p w:rsidR="00460AEF" w:rsidP="00CC4ADF" w:rsidRDefault="00CC4ADF" w14:paraId="1E3C7EC4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  <w:p w:rsidRPr="00CC4ADF" w:rsidR="00460AEF" w:rsidP="00CC4ADF" w:rsidRDefault="00460AEF" w14:paraId="0753C562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Rozmowa ze studentem w trakcie zajęć </w:t>
            </w:r>
          </w:p>
          <w:p w:rsidRPr="00CC4ADF" w:rsidR="0085747A" w:rsidP="00CC4ADF" w:rsidRDefault="00CC4ADF" w14:paraId="7FDC17D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:rsidRPr="009C54AE" w:rsidR="0085747A" w:rsidP="00C05A24" w:rsidRDefault="0076582C" w14:paraId="5B793073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85747A" w:rsidTr="00460AEF" w14:paraId="76606AAA" wp14:textId="77777777">
        <w:tc>
          <w:tcPr>
            <w:tcW w:w="991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481" w:type="dxa"/>
          </w:tcPr>
          <w:p w:rsidR="00460AEF" w:rsidP="00460AEF" w:rsidRDefault="00CC4ADF" w14:paraId="6BAB3835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C4ADF" w:rsidR="00460AE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  <w:p w:rsidRPr="00CC4ADF" w:rsidR="00460AEF" w:rsidP="00460AEF" w:rsidRDefault="00460AEF" w14:paraId="3E6FCB0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Rozmowa ze studentem w trakcie zajęć </w:t>
            </w:r>
          </w:p>
          <w:p w:rsidRPr="00CC4ADF" w:rsidR="0085747A" w:rsidP="00460AEF" w:rsidRDefault="00460AEF" w14:paraId="0A45A60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:rsidRPr="009C54AE" w:rsidR="0085747A" w:rsidP="00C05A24" w:rsidRDefault="0076582C" w14:paraId="206066E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76582C" w:rsidTr="00460AEF" w14:paraId="2663E7D5" wp14:textId="77777777">
        <w:tc>
          <w:tcPr>
            <w:tcW w:w="991" w:type="dxa"/>
          </w:tcPr>
          <w:p w:rsidRPr="009C54AE" w:rsidR="0076582C" w:rsidP="009C54AE" w:rsidRDefault="0076582C" w14:paraId="1D652CB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481" w:type="dxa"/>
          </w:tcPr>
          <w:p w:rsidRPr="00CC4ADF" w:rsidR="0076582C" w:rsidP="00CC4ADF" w:rsidRDefault="00CC4ADF" w14:paraId="3E7C581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świadomy i aktywny udział w zajęciach,</w:t>
            </w:r>
          </w:p>
          <w:p w:rsidRPr="00CC4ADF" w:rsidR="0076582C" w:rsidP="00CC4ADF" w:rsidRDefault="00CC4ADF" w14:paraId="7550B978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:rsidRPr="009C54AE" w:rsidR="0076582C" w:rsidP="00C05A24" w:rsidRDefault="0076582C" w14:paraId="50551F4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460AEF" w:rsidTr="00460AEF" w14:paraId="0DD47622" wp14:textId="77777777">
        <w:tc>
          <w:tcPr>
            <w:tcW w:w="991" w:type="dxa"/>
          </w:tcPr>
          <w:p w:rsidRPr="009C54AE" w:rsidR="00460AEF" w:rsidP="009C54AE" w:rsidRDefault="00460AEF" w14:paraId="61ADB44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481" w:type="dxa"/>
          </w:tcPr>
          <w:p w:rsidRPr="00FE45BD" w:rsidR="00460AEF" w:rsidP="005423AD" w:rsidRDefault="00460AEF" w14:paraId="41DC5107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45BD">
              <w:rPr>
                <w:rFonts w:ascii="Corbel" w:hAnsi="Corbel"/>
                <w:sz w:val="24"/>
                <w:szCs w:val="24"/>
              </w:rPr>
              <w:t>świadomy i aktywny udział w zajęciach,</w:t>
            </w:r>
          </w:p>
        </w:tc>
        <w:tc>
          <w:tcPr>
            <w:tcW w:w="1708" w:type="dxa"/>
          </w:tcPr>
          <w:p w:rsidRPr="009C54AE" w:rsidR="00460AEF" w:rsidP="00C05A24" w:rsidRDefault="00460AEF" w14:paraId="018A3C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460AEF" w:rsidTr="00460AEF" w14:paraId="1E90D687" wp14:textId="77777777">
        <w:tc>
          <w:tcPr>
            <w:tcW w:w="991" w:type="dxa"/>
          </w:tcPr>
          <w:p w:rsidRPr="009C54AE" w:rsidR="00460AEF" w:rsidP="009C54AE" w:rsidRDefault="00460AEF" w14:paraId="0C20417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481" w:type="dxa"/>
          </w:tcPr>
          <w:p w:rsidR="00460AEF" w:rsidP="005423AD" w:rsidRDefault="00460AEF" w14:paraId="0D4A08BF" wp14:textId="77777777">
            <w:r w:rsidRPr="00FE45BD">
              <w:rPr>
                <w:rFonts w:ascii="Corbel" w:hAnsi="Corbel"/>
                <w:sz w:val="24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:rsidRPr="009C54AE" w:rsidR="00460AEF" w:rsidP="00C05A24" w:rsidRDefault="00460AEF" w14:paraId="3EAB3025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76582C" w:rsidTr="00460AEF" w14:paraId="4B413A15" wp14:textId="77777777">
        <w:tc>
          <w:tcPr>
            <w:tcW w:w="991" w:type="dxa"/>
          </w:tcPr>
          <w:p w:rsidRPr="009C54AE" w:rsidR="0076582C" w:rsidP="009C54AE" w:rsidRDefault="0076582C" w14:paraId="09A6D4E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481" w:type="dxa"/>
          </w:tcPr>
          <w:p w:rsidRPr="00CC4ADF" w:rsidR="0076582C" w:rsidP="00CC4ADF" w:rsidRDefault="00CC4ADF" w14:paraId="78DA9B3C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przygotowanie i prezentacja materiału dydaktycznego z wychowania zdrowotnego</w:t>
            </w:r>
          </w:p>
          <w:p w:rsidRPr="00CC4ADF" w:rsidR="0076582C" w:rsidP="00CC4ADF" w:rsidRDefault="00CC4ADF" w14:paraId="77445341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Pr="009C54AE" w:rsidR="0076582C" w:rsidP="00C05A24" w:rsidRDefault="0076582C" w14:paraId="50EFC0DB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xmlns:wp14="http://schemas.microsoft.com/office/word/2010/wordml" w:rsidRPr="009C54AE" w:rsidR="00CC4ADF" w:rsidTr="00460AEF" w14:paraId="4D986B98" wp14:textId="77777777">
        <w:tc>
          <w:tcPr>
            <w:tcW w:w="991" w:type="dxa"/>
          </w:tcPr>
          <w:p w:rsidR="00CC4ADF" w:rsidP="009C54AE" w:rsidRDefault="00CC4ADF" w14:paraId="1E02E8D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481" w:type="dxa"/>
          </w:tcPr>
          <w:p w:rsidRPr="00CC4ADF" w:rsidR="00CC4ADF" w:rsidP="00CC4ADF" w:rsidRDefault="00CC4ADF" w14:paraId="6A61EED9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CC4ADF" w:rsidP="00C05A24" w:rsidRDefault="00CC4ADF" w14:paraId="4DAA6B7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xmlns:wp14="http://schemas.microsoft.com/office/word/2010/wordml" w:rsidRPr="009C54AE" w:rsidR="00CC4ADF" w:rsidTr="00460AEF" w14:paraId="2DEBED8E" wp14:textId="77777777">
        <w:tc>
          <w:tcPr>
            <w:tcW w:w="991" w:type="dxa"/>
          </w:tcPr>
          <w:p w:rsidR="00CC4ADF" w:rsidP="009C54AE" w:rsidRDefault="00CC4ADF" w14:paraId="436220D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6481" w:type="dxa"/>
          </w:tcPr>
          <w:p w:rsidR="00CC4ADF" w:rsidP="00CC4ADF" w:rsidRDefault="00CC4ADF" w14:paraId="315EB6F7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  <w:p w:rsidRPr="00CC4ADF" w:rsidR="00460AEF" w:rsidP="00CC4ADF" w:rsidRDefault="00460AEF" w14:paraId="4CDCC5BF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C4ADF">
              <w:rPr>
                <w:rFonts w:ascii="Corbel" w:hAnsi="Corbel"/>
                <w:sz w:val="24"/>
                <w:szCs w:val="24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:rsidR="00CC4ADF" w:rsidP="00C05A24" w:rsidRDefault="00CC4ADF" w14:paraId="2EA2475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xmlns:wp14="http://schemas.microsoft.com/office/word/2010/wordml" w:rsidRPr="009C54AE" w:rsidR="00CC4ADF" w:rsidTr="00460AEF" w14:paraId="2CFB1D94" wp14:textId="77777777">
        <w:tc>
          <w:tcPr>
            <w:tcW w:w="991" w:type="dxa"/>
          </w:tcPr>
          <w:p w:rsidR="00CC4ADF" w:rsidP="009C54AE" w:rsidRDefault="00CC4ADF" w14:paraId="726AE48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6481" w:type="dxa"/>
          </w:tcPr>
          <w:p w:rsidRPr="00CC4ADF" w:rsidR="00CC4ADF" w:rsidP="00CC4ADF" w:rsidRDefault="00CC4ADF" w14:paraId="47D8BE90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CC4ADF" w:rsidP="00C05A24" w:rsidRDefault="00CC4ADF" w14:paraId="4D339D6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xmlns:wp14="http://schemas.microsoft.com/office/word/2010/wordml" w:rsidRPr="009C54AE" w:rsidR="00923D7D" w:rsidP="009C54AE" w:rsidRDefault="00923D7D" w14:paraId="1F72F646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08CE6F91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xmlns:wp14="http://schemas.microsoft.com/office/word/2010/wordml" w:rsidRPr="009C54AE" w:rsidR="0085747A" w:rsidTr="00923D7D" w14:paraId="3428E614" wp14:textId="77777777">
        <w:tc>
          <w:tcPr>
            <w:tcW w:w="9670" w:type="dxa"/>
          </w:tcPr>
          <w:p w:rsidRPr="00676B7E" w:rsidR="00676B7E" w:rsidP="00676B7E" w:rsidRDefault="00676B7E" w14:paraId="2AB7F833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Pr="00676B7E" w:rsidR="00676B7E" w:rsidP="00676B7E" w:rsidRDefault="00C05A24" w14:paraId="2D07F06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 w:rsidR="00676B7E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:rsidRPr="00676B7E" w:rsidR="00676B7E" w:rsidP="00676B7E" w:rsidRDefault="00C05A24" w14:paraId="46A6F22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 w:rsidR="00676B7E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:rsidRPr="00676B7E" w:rsidR="00676B7E" w:rsidP="00676B7E" w:rsidRDefault="00C05A24" w14:paraId="16FE3EF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 w:rsidR="00676B7E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:rsidRPr="00676B7E" w:rsidR="00676B7E" w:rsidP="00676B7E" w:rsidRDefault="00C05A24" w14:paraId="1B71F03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 w:rsidR="00676B7E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:rsidRPr="00676B7E" w:rsidR="00676B7E" w:rsidP="00676B7E" w:rsidRDefault="00C05A24" w14:paraId="226160B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 w:rsidR="00676B7E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:rsidRPr="00676B7E" w:rsidR="00676B7E" w:rsidP="00676B7E" w:rsidRDefault="00C05A24" w14:paraId="7184101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Pr="00676B7E" w:rsidR="00676B7E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:rsidRPr="00676B7E" w:rsidR="00676B7E" w:rsidP="00676B7E" w:rsidRDefault="00676B7E" w14:paraId="0856FFF7" wp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:rsidRPr="00676B7E" w:rsidR="00676B7E" w:rsidP="00676B7E" w:rsidRDefault="00676B7E" w14:paraId="50C6F84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Pr="00676B7E" w:rsidR="00676B7E" w:rsidP="00676B7E" w:rsidRDefault="00676B7E" w14:paraId="2DF2C5E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Pr="00676B7E" w:rsidR="00676B7E" w:rsidP="00676B7E" w:rsidRDefault="00676B7E" w14:paraId="510EA0D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:rsidRPr="00676B7E" w:rsidR="00676B7E" w:rsidP="00676B7E" w:rsidRDefault="00676B7E" w14:paraId="23A0578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:rsidRPr="009C54AE" w:rsidR="0085747A" w:rsidP="00676B7E" w:rsidRDefault="00676B7E" w14:paraId="6D8F14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BB9E253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908"/>
        <w:gridCol w:w="3272"/>
      </w:tblGrid>
      <w:tr xmlns:wp14="http://schemas.microsoft.com/office/word/2010/wordml" w:rsidRPr="009C54AE" w:rsidR="0085747A" w:rsidTr="001E4488" w14:paraId="63D9DE79" wp14:textId="77777777">
        <w:tc>
          <w:tcPr>
            <w:tcW w:w="6237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001E4488" w14:paraId="33EC36AA" wp14:textId="77777777">
        <w:tc>
          <w:tcPr>
            <w:tcW w:w="6237" w:type="dxa"/>
            <w:tcMar/>
          </w:tcPr>
          <w:p w:rsidRPr="009C54AE" w:rsidR="0085747A" w:rsidP="009C54AE" w:rsidRDefault="00C61DC5" w14:paraId="39226504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  <w:tcMar/>
          </w:tcPr>
          <w:p w:rsidRPr="009C54AE" w:rsidR="0085747A" w:rsidP="00C05A24" w:rsidRDefault="00676B7E" w14:paraId="174B121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C61DC5" w:rsidTr="001E4488" w14:paraId="7002E087" wp14:textId="77777777">
        <w:tc>
          <w:tcPr>
            <w:tcW w:w="6237" w:type="dxa"/>
            <w:tcMar/>
          </w:tcPr>
          <w:p w:rsidRPr="009C54AE" w:rsidR="00C61DC5" w:rsidP="009C54AE" w:rsidRDefault="00C61DC5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  <w:tcMar/>
          </w:tcPr>
          <w:p w:rsidRPr="009C54AE" w:rsidR="00C61DC5" w:rsidP="00C05A24" w:rsidRDefault="00676B7E" w14:paraId="7B7EFE0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C61DC5" w:rsidTr="001E4488" w14:paraId="3F1068E2" wp14:textId="77777777">
        <w:tc>
          <w:tcPr>
            <w:tcW w:w="6237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  <w:tcMar/>
          </w:tcPr>
          <w:p w:rsidRPr="009C54AE" w:rsidR="00C61DC5" w:rsidP="00C05A24" w:rsidRDefault="00676B7E" w14:paraId="33113584" wp14:textId="2865C2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E4488" w:rsidR="0940AA7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xmlns:wp14="http://schemas.microsoft.com/office/word/2010/wordml" w:rsidRPr="009C54AE" w:rsidR="0085747A" w:rsidTr="001E4488" w14:paraId="00D7B6FD" wp14:textId="77777777">
        <w:tc>
          <w:tcPr>
            <w:tcW w:w="6237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Mar/>
          </w:tcPr>
          <w:p w:rsidRPr="009C54AE" w:rsidR="0085747A" w:rsidP="00C05A24" w:rsidRDefault="00676B7E" w14:paraId="3F48C20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xmlns:wp14="http://schemas.microsoft.com/office/word/2010/wordml" w:rsidRPr="009C54AE" w:rsidR="0085747A" w:rsidTr="001E4488" w14:paraId="2A337658" wp14:textId="77777777">
        <w:tc>
          <w:tcPr>
            <w:tcW w:w="6237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Mar/>
          </w:tcPr>
          <w:p w:rsidRPr="00C05A24" w:rsidR="0085747A" w:rsidP="00C05A24" w:rsidRDefault="00676B7E" w14:paraId="5531F93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5A24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23DE523C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16E3DD5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xmlns:wp14="http://schemas.microsoft.com/office/word/2010/wordml" w:rsidRPr="009C54AE" w:rsidR="0085747A" w:rsidTr="00C05A24" w14:paraId="5BD6CAE4" wp14:textId="77777777">
        <w:trPr>
          <w:trHeight w:val="397"/>
        </w:trPr>
        <w:tc>
          <w:tcPr>
            <w:tcW w:w="4395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:rsidRPr="009C54AE" w:rsidR="0085747A" w:rsidP="00C05A24" w:rsidRDefault="00C05A24" w14:paraId="414E24B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xmlns:wp14="http://schemas.microsoft.com/office/word/2010/wordml" w:rsidRPr="009C54AE" w:rsidR="0085747A" w:rsidTr="00C05A24" w14:paraId="5E829228" wp14:textId="77777777">
        <w:trPr>
          <w:trHeight w:val="397"/>
        </w:trPr>
        <w:tc>
          <w:tcPr>
            <w:tcW w:w="4395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:rsidRPr="009C54AE" w:rsidR="0085747A" w:rsidP="00C05A24" w:rsidRDefault="00C05A24" w14:paraId="7E39D9C8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xmlns:wp14="http://schemas.microsoft.com/office/word/2010/wordml" w:rsidRPr="009C54AE" w:rsidR="003E1941" w:rsidP="009C54AE" w:rsidRDefault="003E1941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5043CB0F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180"/>
      </w:tblGrid>
      <w:tr xmlns:wp14="http://schemas.microsoft.com/office/word/2010/wordml" w:rsidRPr="009C54AE" w:rsidR="0085747A" w:rsidTr="0033682F" w14:paraId="5AFFE29D" wp14:textId="77777777">
        <w:trPr>
          <w:trHeight w:val="397"/>
        </w:trPr>
        <w:tc>
          <w:tcPr>
            <w:tcW w:w="9639" w:type="dxa"/>
          </w:tcPr>
          <w:p w:rsidRPr="00C05A24" w:rsidR="0085747A" w:rsidP="00C05A24" w:rsidRDefault="0085747A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C05A24" w:rsidR="00676B7E" w:rsidP="00C05A24" w:rsidRDefault="00676B7E" w14:paraId="158367C3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Gołaszewski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676B7E" w:rsidP="00C05A24" w:rsidRDefault="00676B7E" w14:paraId="373E95B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676B7E" w:rsidP="00C05A24" w:rsidRDefault="00676B7E" w14:paraId="78E212B2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 T., Kelner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Wrocław,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676B7E" w:rsidP="00C05A24" w:rsidRDefault="00676B7E" w14:paraId="09E2924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Stawiarski St.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ręczna cz. I i II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676B7E" w:rsidP="00C05A24" w:rsidRDefault="00676B7E" w14:paraId="6EE69859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Uzarowicz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siatkowa. Co jest grane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05A24" w:rsidR="00676B7E" w:rsidP="00C05A24" w:rsidRDefault="00676B7E" w14:paraId="2571486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Bondarowicz M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i gry ruchowe w zajęciach sportowych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2002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xmlns:wp14="http://schemas.microsoft.com/office/word/2010/wordml" w:rsidRPr="009C54AE" w:rsidR="0085747A" w:rsidTr="0033682F" w14:paraId="358AC88D" wp14:textId="77777777">
        <w:trPr>
          <w:trHeight w:val="397"/>
        </w:trPr>
        <w:tc>
          <w:tcPr>
            <w:tcW w:w="9639" w:type="dxa"/>
          </w:tcPr>
          <w:p w:rsidRPr="00C05A24" w:rsidR="0085747A" w:rsidP="00C05A24" w:rsidRDefault="0085747A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C05A24" w:rsidR="00676B7E" w:rsidP="00C05A24" w:rsidRDefault="00676B7E" w14:paraId="344025AD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Zaborniak S.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Pr="00C05A24" w:rsidR="00676B7E" w:rsidP="00C05A24" w:rsidRDefault="00676B7E" w14:paraId="734CD929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Drabik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1996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xmlns:wp14="http://schemas.microsoft.com/office/word/2010/wordml" w:rsidRPr="009C54AE" w:rsidR="0085747A" w:rsidP="009C54AE" w:rsidRDefault="0085747A" w14:paraId="07459315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6537F28F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5E1D07">
      <w:pgSz w:w="11906" w:h="16838" w:orient="portrait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80E14" w:rsidP="00C16ABF" w:rsidRDefault="00C80E14" w14:paraId="6DFB9E20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80E14" w:rsidP="00C16ABF" w:rsidRDefault="00C80E14" w14:paraId="70DF9E56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80E14" w:rsidP="00C16ABF" w:rsidRDefault="00C80E14" w14:paraId="44E871B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80E14" w:rsidP="00C16ABF" w:rsidRDefault="00C80E14" w14:paraId="144A5D23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42A51"/>
    <w:rsid w:val="00042D2E"/>
    <w:rsid w:val="00042FCD"/>
    <w:rsid w:val="00044C82"/>
    <w:rsid w:val="000478CA"/>
    <w:rsid w:val="00070ED6"/>
    <w:rsid w:val="000742DC"/>
    <w:rsid w:val="0007740C"/>
    <w:rsid w:val="00084C12"/>
    <w:rsid w:val="0009156D"/>
    <w:rsid w:val="0009462C"/>
    <w:rsid w:val="00094B12"/>
    <w:rsid w:val="00096C46"/>
    <w:rsid w:val="000A296F"/>
    <w:rsid w:val="000A2A28"/>
    <w:rsid w:val="000B192D"/>
    <w:rsid w:val="000B28EE"/>
    <w:rsid w:val="000B3E37"/>
    <w:rsid w:val="000C677B"/>
    <w:rsid w:val="000D04B0"/>
    <w:rsid w:val="000D4BBE"/>
    <w:rsid w:val="000F1C57"/>
    <w:rsid w:val="000F2490"/>
    <w:rsid w:val="000F436C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13A"/>
    <w:rsid w:val="00176083"/>
    <w:rsid w:val="00192F37"/>
    <w:rsid w:val="001A70D2"/>
    <w:rsid w:val="001D657B"/>
    <w:rsid w:val="001D7ABC"/>
    <w:rsid w:val="001D7B54"/>
    <w:rsid w:val="001E0209"/>
    <w:rsid w:val="001E4488"/>
    <w:rsid w:val="001E587C"/>
    <w:rsid w:val="001F2CA2"/>
    <w:rsid w:val="0020319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A9"/>
    <w:rsid w:val="002F02A3"/>
    <w:rsid w:val="002F4ABE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114C"/>
    <w:rsid w:val="003530DD"/>
    <w:rsid w:val="00363F78"/>
    <w:rsid w:val="00383C61"/>
    <w:rsid w:val="003A0A5B"/>
    <w:rsid w:val="003A1176"/>
    <w:rsid w:val="003C0BAE"/>
    <w:rsid w:val="003D18A9"/>
    <w:rsid w:val="003D6CE2"/>
    <w:rsid w:val="003E1941"/>
    <w:rsid w:val="003E2FE6"/>
    <w:rsid w:val="003E49D5"/>
    <w:rsid w:val="003F378A"/>
    <w:rsid w:val="003F38C0"/>
    <w:rsid w:val="004021E3"/>
    <w:rsid w:val="00414E3C"/>
    <w:rsid w:val="0042244A"/>
    <w:rsid w:val="00425244"/>
    <w:rsid w:val="0042745A"/>
    <w:rsid w:val="00431D5C"/>
    <w:rsid w:val="004362C6"/>
    <w:rsid w:val="00437FA2"/>
    <w:rsid w:val="00445970"/>
    <w:rsid w:val="00456C57"/>
    <w:rsid w:val="00460AEF"/>
    <w:rsid w:val="00461EFC"/>
    <w:rsid w:val="00464DB2"/>
    <w:rsid w:val="004652C2"/>
    <w:rsid w:val="004706D1"/>
    <w:rsid w:val="00471326"/>
    <w:rsid w:val="0047598D"/>
    <w:rsid w:val="004840FD"/>
    <w:rsid w:val="00490F7D"/>
    <w:rsid w:val="00491678"/>
    <w:rsid w:val="004968E2"/>
    <w:rsid w:val="004A3463"/>
    <w:rsid w:val="004A3EEA"/>
    <w:rsid w:val="004A4D1F"/>
    <w:rsid w:val="004B4D8F"/>
    <w:rsid w:val="004C6AC7"/>
    <w:rsid w:val="004D3B7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1D07"/>
    <w:rsid w:val="005E6E85"/>
    <w:rsid w:val="005F31D2"/>
    <w:rsid w:val="0061029B"/>
    <w:rsid w:val="00617230"/>
    <w:rsid w:val="00621CE1"/>
    <w:rsid w:val="00623E33"/>
    <w:rsid w:val="00627FC9"/>
    <w:rsid w:val="00632FC0"/>
    <w:rsid w:val="00647FA8"/>
    <w:rsid w:val="00650C5F"/>
    <w:rsid w:val="00654934"/>
    <w:rsid w:val="006620D9"/>
    <w:rsid w:val="00671958"/>
    <w:rsid w:val="00675843"/>
    <w:rsid w:val="00676B7E"/>
    <w:rsid w:val="00696477"/>
    <w:rsid w:val="006D050F"/>
    <w:rsid w:val="006D6139"/>
    <w:rsid w:val="006E2502"/>
    <w:rsid w:val="006E5D65"/>
    <w:rsid w:val="006F1282"/>
    <w:rsid w:val="006F1FBC"/>
    <w:rsid w:val="006F31E2"/>
    <w:rsid w:val="00706544"/>
    <w:rsid w:val="007072BA"/>
    <w:rsid w:val="0071620A"/>
    <w:rsid w:val="00723984"/>
    <w:rsid w:val="00724677"/>
    <w:rsid w:val="00725459"/>
    <w:rsid w:val="0072687B"/>
    <w:rsid w:val="007327BD"/>
    <w:rsid w:val="00734608"/>
    <w:rsid w:val="00745302"/>
    <w:rsid w:val="00745F8E"/>
    <w:rsid w:val="007461D6"/>
    <w:rsid w:val="00746EC8"/>
    <w:rsid w:val="00761BBB"/>
    <w:rsid w:val="00763BF1"/>
    <w:rsid w:val="0076582C"/>
    <w:rsid w:val="00766FD4"/>
    <w:rsid w:val="0078168C"/>
    <w:rsid w:val="00787C2A"/>
    <w:rsid w:val="00790E27"/>
    <w:rsid w:val="007A2E5B"/>
    <w:rsid w:val="007A4022"/>
    <w:rsid w:val="007A6E6E"/>
    <w:rsid w:val="007C3299"/>
    <w:rsid w:val="007C3BCC"/>
    <w:rsid w:val="007C4546"/>
    <w:rsid w:val="007D6E56"/>
    <w:rsid w:val="007E0BB0"/>
    <w:rsid w:val="007F1019"/>
    <w:rsid w:val="007F4155"/>
    <w:rsid w:val="0081554D"/>
    <w:rsid w:val="0081707E"/>
    <w:rsid w:val="00837D8D"/>
    <w:rsid w:val="008449B3"/>
    <w:rsid w:val="0085747A"/>
    <w:rsid w:val="00867717"/>
    <w:rsid w:val="00884922"/>
    <w:rsid w:val="00885F64"/>
    <w:rsid w:val="008917F9"/>
    <w:rsid w:val="008956E4"/>
    <w:rsid w:val="00895BF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5BD"/>
    <w:rsid w:val="00997F14"/>
    <w:rsid w:val="009A78D9"/>
    <w:rsid w:val="009C3E31"/>
    <w:rsid w:val="009C54AE"/>
    <w:rsid w:val="009C6BFD"/>
    <w:rsid w:val="009C788E"/>
    <w:rsid w:val="009D1722"/>
    <w:rsid w:val="009E3B41"/>
    <w:rsid w:val="009E5434"/>
    <w:rsid w:val="009F1705"/>
    <w:rsid w:val="009F3C5C"/>
    <w:rsid w:val="009F4610"/>
    <w:rsid w:val="00A00ECC"/>
    <w:rsid w:val="00A0286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D8D"/>
    <w:rsid w:val="00AB053C"/>
    <w:rsid w:val="00AB0822"/>
    <w:rsid w:val="00AB6DA7"/>
    <w:rsid w:val="00AC1F2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6D6"/>
    <w:rsid w:val="00BB520A"/>
    <w:rsid w:val="00BD3869"/>
    <w:rsid w:val="00BD66E9"/>
    <w:rsid w:val="00BD6FF4"/>
    <w:rsid w:val="00BF1E11"/>
    <w:rsid w:val="00BF2C41"/>
    <w:rsid w:val="00C058B4"/>
    <w:rsid w:val="00C05A24"/>
    <w:rsid w:val="00C05F44"/>
    <w:rsid w:val="00C131B5"/>
    <w:rsid w:val="00C16ABF"/>
    <w:rsid w:val="00C170AE"/>
    <w:rsid w:val="00C26CB7"/>
    <w:rsid w:val="00C324C1"/>
    <w:rsid w:val="00C341EB"/>
    <w:rsid w:val="00C36992"/>
    <w:rsid w:val="00C56036"/>
    <w:rsid w:val="00C61DC5"/>
    <w:rsid w:val="00C67E92"/>
    <w:rsid w:val="00C70A26"/>
    <w:rsid w:val="00C714A9"/>
    <w:rsid w:val="00C766DF"/>
    <w:rsid w:val="00C80E14"/>
    <w:rsid w:val="00C94B98"/>
    <w:rsid w:val="00CA2B96"/>
    <w:rsid w:val="00CA5089"/>
    <w:rsid w:val="00CC4ADF"/>
    <w:rsid w:val="00CD6897"/>
    <w:rsid w:val="00CE5433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DE1"/>
    <w:rsid w:val="00D552B2"/>
    <w:rsid w:val="00D608D1"/>
    <w:rsid w:val="00D74119"/>
    <w:rsid w:val="00D8075B"/>
    <w:rsid w:val="00D8678B"/>
    <w:rsid w:val="00DA2114"/>
    <w:rsid w:val="00DA2A92"/>
    <w:rsid w:val="00DC66AC"/>
    <w:rsid w:val="00DE09C0"/>
    <w:rsid w:val="00DE4A14"/>
    <w:rsid w:val="00DF320D"/>
    <w:rsid w:val="00DF71C8"/>
    <w:rsid w:val="00E00A0B"/>
    <w:rsid w:val="00E129B8"/>
    <w:rsid w:val="00E21E7D"/>
    <w:rsid w:val="00E22FBC"/>
    <w:rsid w:val="00E24BF5"/>
    <w:rsid w:val="00E25338"/>
    <w:rsid w:val="00E51E44"/>
    <w:rsid w:val="00E63348"/>
    <w:rsid w:val="00E7079C"/>
    <w:rsid w:val="00E77E88"/>
    <w:rsid w:val="00E8107D"/>
    <w:rsid w:val="00E95B77"/>
    <w:rsid w:val="00E960BB"/>
    <w:rsid w:val="00EA2074"/>
    <w:rsid w:val="00EA4832"/>
    <w:rsid w:val="00EA4E9D"/>
    <w:rsid w:val="00EB5300"/>
    <w:rsid w:val="00EC4899"/>
    <w:rsid w:val="00ED03AB"/>
    <w:rsid w:val="00ED32D2"/>
    <w:rsid w:val="00ED432E"/>
    <w:rsid w:val="00EE32DE"/>
    <w:rsid w:val="00EE5457"/>
    <w:rsid w:val="00EF3995"/>
    <w:rsid w:val="00F0533C"/>
    <w:rsid w:val="00F05D93"/>
    <w:rsid w:val="00F070AB"/>
    <w:rsid w:val="00F17567"/>
    <w:rsid w:val="00F27A7B"/>
    <w:rsid w:val="00F526AF"/>
    <w:rsid w:val="00F617C3"/>
    <w:rsid w:val="00F7066B"/>
    <w:rsid w:val="00F83B28"/>
    <w:rsid w:val="00FA46E5"/>
    <w:rsid w:val="00FB5D31"/>
    <w:rsid w:val="00FB7DBA"/>
    <w:rsid w:val="00FC1C25"/>
    <w:rsid w:val="00FC3F45"/>
    <w:rsid w:val="00FD503F"/>
    <w:rsid w:val="00FD7589"/>
    <w:rsid w:val="00FF016A"/>
    <w:rsid w:val="00FF1401"/>
    <w:rsid w:val="00FF5E7D"/>
    <w:rsid w:val="01702738"/>
    <w:rsid w:val="04A6D21F"/>
    <w:rsid w:val="0940AA73"/>
    <w:rsid w:val="0A2410BE"/>
    <w:rsid w:val="1A19F382"/>
    <w:rsid w:val="1DEC6D19"/>
    <w:rsid w:val="2231F018"/>
    <w:rsid w:val="232B781D"/>
    <w:rsid w:val="273E89E2"/>
    <w:rsid w:val="3F029495"/>
    <w:rsid w:val="3F17FB05"/>
    <w:rsid w:val="41DC868E"/>
    <w:rsid w:val="425A2D71"/>
    <w:rsid w:val="4F72F3CB"/>
    <w:rsid w:val="54751CBD"/>
    <w:rsid w:val="6205DC6B"/>
    <w:rsid w:val="682B9AA2"/>
    <w:rsid w:val="6B72796C"/>
    <w:rsid w:val="71ECDFD9"/>
    <w:rsid w:val="73354CD6"/>
    <w:rsid w:val="762CA1EC"/>
    <w:rsid w:val="7F7C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BBB30"/>
  <w15:docId w15:val="{D4F802F5-D67A-412C-93EF-A7A7094442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79EDAA-B70D-4452-AD23-D0C7937926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7435BF-A8D1-447B-A17F-E7FBC583D850}"/>
</file>

<file path=customXml/itemProps3.xml><?xml version="1.0" encoding="utf-8"?>
<ds:datastoreItem xmlns:ds="http://schemas.openxmlformats.org/officeDocument/2006/customXml" ds:itemID="{D78DC44E-5593-49A2-9111-DBCD6C0A04F9}"/>
</file>

<file path=customXml/itemProps4.xml><?xml version="1.0" encoding="utf-8"?>
<ds:datastoreItem xmlns:ds="http://schemas.openxmlformats.org/officeDocument/2006/customXml" ds:itemID="{43433721-0366-4B1A-AB65-DB2C50A246E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Barbara Lulek</lastModifiedBy>
  <revision>24</revision>
  <lastPrinted>2020-10-16T08:07:00.0000000Z</lastPrinted>
  <dcterms:created xsi:type="dcterms:W3CDTF">2020-10-16T08:07:00.0000000Z</dcterms:created>
  <dcterms:modified xsi:type="dcterms:W3CDTF">2025-05-14T14:55:43.5813773Z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